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9D0" w:rsidRPr="00FD72CB" w:rsidRDefault="00F749D0" w:rsidP="00FD72CB">
      <w:pPr>
        <w:ind w:left="-720"/>
        <w:rPr>
          <w:lang w:val="ru-RU"/>
        </w:rPr>
        <w:sectPr w:rsidR="00F749D0" w:rsidRPr="00FD72CB" w:rsidSect="00FD72CB">
          <w:footerReference w:type="even" r:id="rId7"/>
          <w:footerReference w:type="default" r:id="rId8"/>
          <w:pgSz w:w="11906" w:h="16383"/>
          <w:pgMar w:top="0" w:right="1286" w:bottom="180" w:left="360" w:header="720" w:footer="720" w:gutter="0"/>
          <w:cols w:space="720"/>
          <w:titlePg/>
        </w:sectPr>
      </w:pPr>
      <w:r w:rsidRPr="00943EE0"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1.25pt;height:810pt">
            <v:imagedata r:id="rId9" o:title=""/>
          </v:shape>
        </w:pict>
      </w:r>
    </w:p>
    <w:p w:rsidR="00F749D0" w:rsidRPr="003E12A7" w:rsidRDefault="00F749D0">
      <w:pPr>
        <w:spacing w:after="0" w:line="264" w:lineRule="auto"/>
        <w:ind w:left="120"/>
        <w:rPr>
          <w:lang w:val="ru-RU"/>
        </w:rPr>
      </w:pPr>
      <w:bookmarkStart w:id="0" w:name="block-15895240"/>
      <w:bookmarkEnd w:id="0"/>
      <w:r w:rsidRPr="003E12A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749D0" w:rsidRPr="003E12A7" w:rsidRDefault="00F749D0">
      <w:pPr>
        <w:spacing w:after="0" w:line="264" w:lineRule="auto"/>
        <w:ind w:left="120"/>
        <w:rPr>
          <w:lang w:val="ru-RU"/>
        </w:rPr>
      </w:pP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749D0" w:rsidRPr="00236906" w:rsidRDefault="00F749D0">
      <w:pPr>
        <w:spacing w:after="0" w:line="264" w:lineRule="auto"/>
        <w:ind w:left="120"/>
        <w:rPr>
          <w:lang w:val="ru-RU"/>
        </w:rPr>
      </w:pPr>
    </w:p>
    <w:p w:rsidR="00F749D0" w:rsidRPr="00236906" w:rsidRDefault="00F749D0">
      <w:pPr>
        <w:spacing w:after="0" w:line="264" w:lineRule="auto"/>
        <w:ind w:left="120"/>
        <w:rPr>
          <w:lang w:val="ru-RU"/>
        </w:rPr>
      </w:pPr>
      <w:r w:rsidRPr="0023690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F749D0" w:rsidRPr="00236906" w:rsidRDefault="00F749D0">
      <w:pPr>
        <w:spacing w:after="0" w:line="264" w:lineRule="auto"/>
        <w:ind w:left="120"/>
        <w:rPr>
          <w:lang w:val="ru-RU"/>
        </w:rPr>
      </w:pP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3690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36906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749D0" w:rsidRPr="00236906" w:rsidRDefault="00F749D0">
      <w:pPr>
        <w:spacing w:after="0" w:line="264" w:lineRule="auto"/>
        <w:ind w:left="120"/>
        <w:rPr>
          <w:lang w:val="ru-RU"/>
        </w:rPr>
      </w:pPr>
      <w:r w:rsidRPr="0023690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F749D0" w:rsidRPr="00236906" w:rsidRDefault="00F749D0">
      <w:pPr>
        <w:spacing w:after="0" w:line="264" w:lineRule="auto"/>
        <w:ind w:left="120"/>
        <w:rPr>
          <w:lang w:val="ru-RU"/>
        </w:rPr>
      </w:pP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F749D0" w:rsidRPr="00236906" w:rsidRDefault="00F749D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749D0" w:rsidRPr="00236906" w:rsidRDefault="00F749D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F749D0" w:rsidRPr="00236906" w:rsidRDefault="00F749D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749D0" w:rsidRPr="00236906" w:rsidRDefault="00F749D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749D0" w:rsidRPr="00236906" w:rsidRDefault="00F749D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F749D0" w:rsidRPr="00236906" w:rsidRDefault="00F749D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F749D0" w:rsidRDefault="00F749D0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36906">
        <w:rPr>
          <w:rFonts w:ascii="Times New Roman" w:hAnsi="Times New Roman"/>
          <w:color w:val="FF0000"/>
          <w:sz w:val="28"/>
          <w:lang w:val="ru-RU"/>
        </w:rPr>
        <w:t>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749D0" w:rsidRDefault="00F749D0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749D0" w:rsidRDefault="00F749D0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749D0" w:rsidRDefault="00F749D0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749D0" w:rsidRPr="00236906" w:rsidRDefault="00F749D0">
      <w:pPr>
        <w:spacing w:after="0" w:line="264" w:lineRule="auto"/>
        <w:ind w:left="120"/>
        <w:rPr>
          <w:lang w:val="ru-RU"/>
        </w:rPr>
      </w:pPr>
      <w:r w:rsidRPr="0023690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F749D0" w:rsidRPr="00236906" w:rsidRDefault="00F749D0">
      <w:pPr>
        <w:spacing w:after="0" w:line="264" w:lineRule="auto"/>
        <w:ind w:left="120"/>
        <w:rPr>
          <w:lang w:val="ru-RU"/>
        </w:rPr>
      </w:pPr>
    </w:p>
    <w:p w:rsidR="00F749D0" w:rsidRPr="00236906" w:rsidRDefault="00F749D0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F749D0" w:rsidRPr="00154711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1" w:name="8184041c-500f-4898-8c17-3f7c192d7a9a"/>
      <w:bookmarkEnd w:id="1"/>
      <w:r w:rsidRPr="00236906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‌составляет вводный интегрированный учебный курс «Обучение </w:t>
      </w:r>
      <w:r>
        <w:rPr>
          <w:rFonts w:ascii="Times New Roman" w:hAnsi="Times New Roman"/>
          <w:color w:val="000000"/>
          <w:sz w:val="28"/>
          <w:lang w:val="ru-RU"/>
        </w:rPr>
        <w:t>грамоте»), во 2-4 классах по 136 часа (4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часа в неделю в каждом классе).</w:t>
      </w:r>
    </w:p>
    <w:p w:rsidR="00F749D0" w:rsidRDefault="00F749D0" w:rsidP="00154711">
      <w:pPr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</w:p>
    <w:p w:rsidR="00F749D0" w:rsidRDefault="00F749D0" w:rsidP="00154711">
      <w:pPr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Согласно учебному плану МБОУ «Парапинская  СОШ» всего на изучение учебного предмета «Литературное чтение» в  3 классе отводится 102 часа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(3 часа в неделю, 34 учебные недели).</w:t>
      </w:r>
    </w:p>
    <w:p w:rsidR="00F749D0" w:rsidRPr="00236906" w:rsidRDefault="00F749D0" w:rsidP="00154711">
      <w:pPr>
        <w:spacing w:after="0" w:line="264" w:lineRule="auto"/>
        <w:ind w:left="120"/>
        <w:jc w:val="both"/>
        <w:rPr>
          <w:rFonts w:ascii="Times New Roman" w:hAnsi="Times New Roman"/>
          <w:lang w:val="ru-RU"/>
        </w:rPr>
      </w:pPr>
      <w:r w:rsidRPr="0023690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‌и другое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236906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‌и др.)‌. Отражение в сказках народного быта и культуры. Составление плана сказки.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‌и другие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36906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‌и другие по выбору)‌.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‌и другие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‌(не менее двух)‌: назначение, темы и герои, особенности языка. Явная и скрытая мораль басен. Использование крылатых выражений в речи. 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‌и другие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36906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236906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‌(не менее пяти авторов по выбору)‌: Ф. И. Тютчева, А. А. Фета, А. Н. Майкова, Н. А. Некрасова, А. А. Блока, И. А. Бунина, ‌С. А. Есенина, А. П. Чехова, К. Г. Паустовского и др.‌Чувства,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‌и другие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36906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‌(не менее трёх произведений)‌.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‌и другие‌.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‌(не менее двух)‌. Круг чтения: произведения В. М. Гаршина, М. Горького, И. С. Соколова-Микитова ‌и др.‌Особенности авторских сказок (сюжет, язык, герои). Составление аннотации.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‌и другие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236906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‌и другое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36906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(‌произведения по выбору двух-трёх авторов‌).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‌и другие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‌(не менее двух произведений)‌: Н. Н. Носов, В.Ю. Драгунский, ‌М. М. Зощенко и др.‌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‌и другие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Круг чтения ‌(произведения двух-трёх авторов по выбору):‌литературные сказки Ш. Перро, Х.-К. Андерсена, ‌Р. Киплинга.‌Особенности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‌и другие (по выбору)‌.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749D0" w:rsidRPr="00236906" w:rsidRDefault="00F749D0" w:rsidP="001547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F749D0" w:rsidRPr="00236906" w:rsidRDefault="00F749D0" w:rsidP="001547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F749D0" w:rsidRPr="00236906" w:rsidRDefault="00F749D0" w:rsidP="001547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F749D0" w:rsidRPr="00236906" w:rsidRDefault="00F749D0" w:rsidP="001547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F749D0" w:rsidRPr="00236906" w:rsidRDefault="00F749D0" w:rsidP="001547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F749D0" w:rsidRPr="00236906" w:rsidRDefault="00F749D0" w:rsidP="001547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3690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F749D0" w:rsidRDefault="00F749D0" w:rsidP="00154711">
      <w:pPr>
        <w:numPr>
          <w:ilvl w:val="0"/>
          <w:numId w:val="13"/>
        </w:numPr>
        <w:spacing w:after="0" w:line="264" w:lineRule="auto"/>
        <w:jc w:val="both"/>
      </w:pPr>
      <w:r w:rsidRPr="00236906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F749D0" w:rsidRPr="00236906" w:rsidRDefault="00F749D0" w:rsidP="0015471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F749D0" w:rsidRPr="00236906" w:rsidRDefault="00F749D0" w:rsidP="0015471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749D0" w:rsidRPr="00236906" w:rsidRDefault="00F749D0" w:rsidP="001547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F749D0" w:rsidRPr="00236906" w:rsidRDefault="00F749D0" w:rsidP="001547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F749D0" w:rsidRPr="00236906" w:rsidRDefault="00F749D0" w:rsidP="001547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F749D0" w:rsidRPr="00236906" w:rsidRDefault="00F749D0" w:rsidP="001547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F749D0" w:rsidRPr="00236906" w:rsidRDefault="00F749D0" w:rsidP="001547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749D0" w:rsidRPr="00236906" w:rsidRDefault="00F749D0" w:rsidP="0015471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F749D0" w:rsidRPr="00236906" w:rsidRDefault="00F749D0" w:rsidP="0015471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F749D0" w:rsidRPr="00236906" w:rsidRDefault="00F749D0" w:rsidP="0015471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F749D0" w:rsidRPr="00236906" w:rsidRDefault="00F749D0" w:rsidP="0015471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F749D0" w:rsidRPr="00236906" w:rsidRDefault="00F749D0" w:rsidP="0015471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F749D0" w:rsidRPr="00236906" w:rsidRDefault="00F749D0" w:rsidP="0015471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  <w:sectPr w:rsidR="00F749D0" w:rsidRPr="00236906">
          <w:pgSz w:w="11906" w:h="16383"/>
          <w:pgMar w:top="1134" w:right="850" w:bottom="1134" w:left="1701" w:header="720" w:footer="720" w:gutter="0"/>
          <w:cols w:space="720"/>
        </w:sectPr>
      </w:pPr>
      <w:r w:rsidRPr="0023690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</w:t>
      </w:r>
    </w:p>
    <w:p w:rsidR="00F749D0" w:rsidRPr="00236906" w:rsidRDefault="00F749D0" w:rsidP="00154711">
      <w:p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236906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36906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  <w:r w:rsidRPr="002369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F749D0" w:rsidRPr="00236906" w:rsidRDefault="00F749D0" w:rsidP="00154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749D0" w:rsidRPr="00236906" w:rsidRDefault="00F749D0" w:rsidP="00154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749D0" w:rsidRPr="00236906" w:rsidRDefault="00F749D0" w:rsidP="001547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F749D0" w:rsidRPr="00236906" w:rsidRDefault="00F749D0" w:rsidP="001547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749D0" w:rsidRPr="00236906" w:rsidRDefault="00F749D0" w:rsidP="001547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749D0" w:rsidRPr="00236906" w:rsidRDefault="00F749D0" w:rsidP="001547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749D0" w:rsidRPr="00236906" w:rsidRDefault="00F749D0" w:rsidP="001547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F749D0" w:rsidRPr="00236906" w:rsidRDefault="00F749D0" w:rsidP="001547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749D0" w:rsidRPr="00236906" w:rsidRDefault="00F749D0" w:rsidP="001547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F749D0" w:rsidRPr="00236906" w:rsidRDefault="00F749D0" w:rsidP="001547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F749D0" w:rsidRPr="00236906" w:rsidRDefault="00F749D0" w:rsidP="001547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F749D0" w:rsidRPr="00236906" w:rsidRDefault="00F749D0" w:rsidP="00154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749D0" w:rsidRPr="00236906" w:rsidRDefault="00F749D0" w:rsidP="001547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749D0" w:rsidRPr="00236906" w:rsidRDefault="00F749D0" w:rsidP="001547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749D0" w:rsidRPr="00236906" w:rsidRDefault="00F749D0" w:rsidP="001547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F749D0" w:rsidRPr="00236906" w:rsidRDefault="00F749D0" w:rsidP="001547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  <w:r w:rsidRPr="002369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F749D0" w:rsidRPr="00236906" w:rsidRDefault="00F749D0" w:rsidP="001547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749D0" w:rsidRPr="00236906" w:rsidRDefault="00F749D0" w:rsidP="001547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F749D0" w:rsidRPr="00236906" w:rsidRDefault="00F749D0" w:rsidP="001547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F749D0" w:rsidRPr="00236906" w:rsidRDefault="00F749D0" w:rsidP="001547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749D0" w:rsidRPr="00236906" w:rsidRDefault="00F749D0" w:rsidP="001547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749D0" w:rsidRPr="00236906" w:rsidRDefault="00F749D0" w:rsidP="001547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F749D0" w:rsidRPr="00236906" w:rsidRDefault="00F749D0" w:rsidP="00154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749D0" w:rsidRPr="00236906" w:rsidRDefault="00F749D0" w:rsidP="00154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F749D0" w:rsidRPr="00236906" w:rsidRDefault="00F749D0" w:rsidP="00154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F749D0" w:rsidRPr="00236906" w:rsidRDefault="00F749D0" w:rsidP="00154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749D0" w:rsidRPr="00236906" w:rsidRDefault="00F749D0" w:rsidP="00154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749D0" w:rsidRPr="00236906" w:rsidRDefault="00F749D0" w:rsidP="001547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F749D0" w:rsidRDefault="00F749D0" w:rsidP="0015471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F749D0" w:rsidRPr="00236906" w:rsidRDefault="00F749D0" w:rsidP="00154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749D0" w:rsidRPr="00236906" w:rsidRDefault="00F749D0" w:rsidP="00154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749D0" w:rsidRPr="00236906" w:rsidRDefault="00F749D0" w:rsidP="00154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749D0" w:rsidRPr="00236906" w:rsidRDefault="00F749D0" w:rsidP="00154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749D0" w:rsidRPr="00236906" w:rsidRDefault="00F749D0" w:rsidP="001547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36906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3690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F749D0" w:rsidRPr="00236906" w:rsidRDefault="00F749D0" w:rsidP="00154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749D0" w:rsidRPr="00236906" w:rsidRDefault="00F749D0" w:rsidP="00154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749D0" w:rsidRPr="00236906" w:rsidRDefault="00F749D0" w:rsidP="00154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749D0" w:rsidRPr="00236906" w:rsidRDefault="00F749D0" w:rsidP="00154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749D0" w:rsidRPr="00236906" w:rsidRDefault="00F749D0" w:rsidP="00154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749D0" w:rsidRPr="00236906" w:rsidRDefault="00F749D0" w:rsidP="00154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749D0" w:rsidRDefault="00F749D0" w:rsidP="0015471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F749D0" w:rsidRPr="00236906" w:rsidRDefault="00F749D0" w:rsidP="001547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3690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36906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F749D0" w:rsidRPr="00236906" w:rsidRDefault="00F749D0" w:rsidP="0015471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749D0" w:rsidRDefault="00F749D0" w:rsidP="0015471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F749D0" w:rsidRDefault="00F749D0" w:rsidP="0015471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F749D0" w:rsidRPr="00236906" w:rsidRDefault="00F749D0" w:rsidP="00154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F749D0" w:rsidRPr="00236906" w:rsidRDefault="00F749D0" w:rsidP="001547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749D0" w:rsidRDefault="00F749D0" w:rsidP="0015471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F749D0" w:rsidRPr="00236906" w:rsidRDefault="00F749D0" w:rsidP="00154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749D0" w:rsidRPr="00236906" w:rsidRDefault="00F749D0" w:rsidP="00154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749D0" w:rsidRPr="00236906" w:rsidRDefault="00F749D0" w:rsidP="00154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F749D0" w:rsidRPr="00236906" w:rsidRDefault="00F749D0" w:rsidP="00154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749D0" w:rsidRPr="00236906" w:rsidRDefault="00F749D0" w:rsidP="00154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749D0" w:rsidRPr="00236906" w:rsidRDefault="00F749D0" w:rsidP="001547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F749D0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  <w:r w:rsidRPr="002369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firstLine="600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749D0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Pr="00236906" w:rsidRDefault="00F749D0" w:rsidP="00154711">
      <w:pPr>
        <w:spacing w:after="0" w:line="264" w:lineRule="auto"/>
        <w:ind w:left="120"/>
        <w:jc w:val="both"/>
        <w:rPr>
          <w:lang w:val="ru-RU"/>
        </w:rPr>
      </w:pPr>
    </w:p>
    <w:p w:rsidR="00F749D0" w:rsidRDefault="00F749D0" w:rsidP="001547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F749D0" w:rsidRPr="00236906" w:rsidRDefault="00F749D0" w:rsidP="001547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749D0" w:rsidRDefault="00F749D0" w:rsidP="00154711">
      <w:pPr>
        <w:jc w:val="both"/>
        <w:rPr>
          <w:b/>
          <w:bCs/>
          <w:color w:val="000000"/>
          <w:sz w:val="24"/>
          <w:szCs w:val="24"/>
          <w:lang w:val="ru-RU"/>
        </w:rPr>
      </w:pPr>
      <w:r w:rsidRPr="00236906">
        <w:rPr>
          <w:rFonts w:ascii="Times New Roman" w:hAnsi="Times New Roman"/>
          <w:color w:val="000000"/>
          <w:sz w:val="28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</w:t>
      </w:r>
    </w:p>
    <w:p w:rsidR="00F749D0" w:rsidRDefault="00F749D0">
      <w:pPr>
        <w:rPr>
          <w:lang w:val="ru-RU"/>
        </w:rPr>
      </w:pPr>
    </w:p>
    <w:p w:rsidR="00F749D0" w:rsidRDefault="00F749D0" w:rsidP="00154711">
      <w:pPr>
        <w:rPr>
          <w:lang w:val="ru-RU"/>
        </w:rPr>
      </w:pPr>
    </w:p>
    <w:p w:rsidR="00F749D0" w:rsidRPr="00154711" w:rsidRDefault="00F749D0" w:rsidP="00154711">
      <w:pPr>
        <w:rPr>
          <w:lang w:val="ru-RU"/>
        </w:rPr>
        <w:sectPr w:rsidR="00F749D0" w:rsidRPr="00154711">
          <w:pgSz w:w="11906" w:h="16383"/>
          <w:pgMar w:top="1134" w:right="850" w:bottom="1134" w:left="1701" w:header="720" w:footer="720" w:gutter="0"/>
          <w:cols w:space="720"/>
        </w:sectPr>
      </w:pPr>
    </w:p>
    <w:p w:rsidR="00F749D0" w:rsidRPr="00154711" w:rsidRDefault="00F749D0" w:rsidP="00154711">
      <w:pPr>
        <w:spacing w:after="0"/>
        <w:ind w:left="120"/>
        <w:rPr>
          <w:lang w:val="ru-RU"/>
        </w:rPr>
      </w:pPr>
      <w:bookmarkStart w:id="2" w:name="block-15895238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 планирование  </w:t>
      </w:r>
      <w:r>
        <w:rPr>
          <w:rFonts w:ascii="Times New Roman" w:hAnsi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  <w:t>«ЛИТЕРАТУРНОЕ ЧТЕНИЕ</w:t>
      </w:r>
      <w:r w:rsidRPr="009516E8">
        <w:rPr>
          <w:rFonts w:ascii="Times New Roman" w:hAnsi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  <w:t xml:space="preserve"> (АВТОРЫ КЛИМАНОВА Л. Ф., ГОРЕЦКИЙ В. Г., ГОЛОВАНОВА М. В. И ДР.)</w:t>
      </w:r>
      <w:r w:rsidRPr="009516E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 w:rsidRPr="00154711">
        <w:rPr>
          <w:rFonts w:ascii="Times New Roman" w:hAnsi="Times New Roman"/>
          <w:b/>
          <w:color w:val="000000"/>
          <w:sz w:val="28"/>
          <w:lang w:val="ru-RU"/>
        </w:rPr>
        <w:t xml:space="preserve">3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90"/>
        <w:gridCol w:w="4821"/>
        <w:gridCol w:w="1518"/>
        <w:gridCol w:w="1841"/>
        <w:gridCol w:w="1910"/>
        <w:gridCol w:w="2689"/>
      </w:tblGrid>
      <w:tr w:rsidR="00F749D0" w:rsidRPr="00BB55EF" w:rsidTr="00512FC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9D0" w:rsidRPr="00BB55EF" w:rsidRDefault="00F749D0" w:rsidP="00512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9D0" w:rsidRPr="00BB55EF" w:rsidRDefault="00F749D0" w:rsidP="00512FC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9D0" w:rsidRPr="00BB55EF" w:rsidRDefault="00F749D0" w:rsidP="00512FC4"/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/>
        </w:tc>
      </w:tr>
    </w:tbl>
    <w:p w:rsidR="00F749D0" w:rsidRDefault="00F749D0" w:rsidP="00154711">
      <w:pPr>
        <w:sectPr w:rsidR="00F749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9D0" w:rsidRPr="009516E8" w:rsidRDefault="00F749D0" w:rsidP="00154711">
      <w:pPr>
        <w:spacing w:after="0"/>
        <w:ind w:left="120"/>
        <w:rPr>
          <w:rFonts w:ascii="Times New Roman" w:hAnsi="Times New Roman"/>
          <w:sz w:val="28"/>
          <w:szCs w:val="28"/>
          <w:lang w:val="ru-RU"/>
        </w:rPr>
      </w:pPr>
      <w:r w:rsidRPr="009516E8">
        <w:rPr>
          <w:rFonts w:ascii="Times New Roman" w:hAnsi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  <w:t xml:space="preserve">ПОУРОЧНОЕ ПЛАНИРОВАНИЕ </w:t>
      </w:r>
      <w:r>
        <w:rPr>
          <w:rFonts w:ascii="Times New Roman" w:hAnsi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  <w:t xml:space="preserve"> «ЛИТЕРАТУРНОЕ ЧТЕНИЕ</w:t>
      </w:r>
      <w:r w:rsidRPr="009516E8">
        <w:rPr>
          <w:rFonts w:ascii="Times New Roman" w:hAnsi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  <w:t xml:space="preserve"> (АВТОРЫ КЛИМАНОВА Л. Ф., ГОРЕЦКИЙ В. Г., ГОЛОВАНОВА М. В. И ДР.)</w:t>
      </w:r>
      <w:r w:rsidRPr="009516E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</w:t>
      </w:r>
      <w:r w:rsidRPr="009516E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3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81"/>
        <w:gridCol w:w="4320"/>
        <w:gridCol w:w="950"/>
        <w:gridCol w:w="1841"/>
        <w:gridCol w:w="1910"/>
        <w:gridCol w:w="1212"/>
        <w:gridCol w:w="2726"/>
      </w:tblGrid>
      <w:tr w:rsidR="00F749D0" w:rsidRPr="009516E8" w:rsidTr="00512FC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9516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9516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 w:rsidRPr="009516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9516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9516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9D0" w:rsidRPr="009516E8" w:rsidRDefault="00F749D0" w:rsidP="00512FC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9D0" w:rsidRPr="009516E8" w:rsidRDefault="00F749D0" w:rsidP="00512FC4">
            <w:pPr>
              <w:rPr>
                <w:lang w:val="ru-RU"/>
              </w:rPr>
            </w:pP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9516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9516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</w:t>
            </w: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 xml:space="preserve">боты </w:t>
            </w:r>
          </w:p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BB55EF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9D0" w:rsidRPr="00BB55EF" w:rsidRDefault="00F749D0" w:rsidP="00512F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9D0" w:rsidRPr="00BB55EF" w:rsidRDefault="00F749D0" w:rsidP="00512FC4"/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Темы народных песен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фольклорной сказке.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усская народная сказка «Сестрица Алёнушка и братец Иванушка»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усская народная сказка «Сестрица Алёнушка и братец Иванушка»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прищуря», «Мама!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Иносказание в его баснях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 "Сказка про храброго зайца…"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Саши Чёрного «Воробей»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Любить Родину — значит знать её историю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произведений В.Ю. Драгунского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сказки Х.-К. Андерсена "Гадкий утёнок"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Джека Лондона «Бурый волк»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Э.Сетон-Томпсона «Чинк»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F749D0" w:rsidRPr="009D0DF9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Э.Сетон-Томпсона «Чинк»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951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BB55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BB55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69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749D0" w:rsidRPr="009516E8" w:rsidRDefault="00F749D0" w:rsidP="00512F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Летнее чтение. Выбор книг на основе рекомендательного списка и тематического каталога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</w:pPr>
          </w:p>
        </w:tc>
      </w:tr>
      <w:tr w:rsidR="00F749D0" w:rsidRPr="00BB55EF" w:rsidTr="00512F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9D0" w:rsidRPr="00236906" w:rsidRDefault="00F749D0" w:rsidP="00512FC4">
            <w:pPr>
              <w:spacing w:after="0"/>
              <w:ind w:left="135"/>
              <w:rPr>
                <w:lang w:val="ru-RU"/>
              </w:rPr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2369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>
            <w:pPr>
              <w:spacing w:after="0"/>
              <w:ind w:left="135"/>
              <w:jc w:val="center"/>
            </w:pPr>
            <w:r w:rsidRPr="00BB55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9D0" w:rsidRPr="00BB55EF" w:rsidRDefault="00F749D0" w:rsidP="00512FC4"/>
        </w:tc>
      </w:tr>
    </w:tbl>
    <w:p w:rsidR="00F749D0" w:rsidRDefault="00F749D0" w:rsidP="00154711">
      <w:pPr>
        <w:sectPr w:rsidR="00F749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9D0" w:rsidRPr="009D0DF9" w:rsidRDefault="00F749D0" w:rsidP="009D0DF9">
      <w:pPr>
        <w:spacing w:after="0"/>
        <w:rPr>
          <w:lang w:val="ru-RU"/>
        </w:rPr>
      </w:pPr>
      <w:bookmarkStart w:id="3" w:name="block-15895241"/>
      <w:bookmarkStart w:id="4" w:name="block-15895245"/>
      <w:bookmarkEnd w:id="3"/>
      <w:bookmarkEnd w:id="4"/>
    </w:p>
    <w:sectPr w:rsidR="00F749D0" w:rsidRPr="009D0DF9" w:rsidSect="00236906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9D0" w:rsidRDefault="00F749D0">
      <w:r>
        <w:separator/>
      </w:r>
    </w:p>
  </w:endnote>
  <w:endnote w:type="continuationSeparator" w:id="0">
    <w:p w:rsidR="00F749D0" w:rsidRDefault="00F7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9D0" w:rsidRDefault="00F749D0" w:rsidP="004965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49D0" w:rsidRDefault="00F749D0" w:rsidP="0015471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9D0" w:rsidRDefault="00F749D0" w:rsidP="004965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749D0" w:rsidRDefault="00F749D0" w:rsidP="0015471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9D0" w:rsidRDefault="00F749D0">
      <w:r>
        <w:separator/>
      </w:r>
    </w:p>
  </w:footnote>
  <w:footnote w:type="continuationSeparator" w:id="0">
    <w:p w:rsidR="00F749D0" w:rsidRDefault="00F749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4FFB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BD03C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DD6085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0652D82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A986014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C841E5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D2E2BD6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FD56311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293100E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5805CF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BC4C16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C824BE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A64792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BC56C27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E1237AF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0446BDE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0BD0D66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207032B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82B174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8EB3EB7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AAE7090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BE320E3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E4B0461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4A4B56C3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D1728C7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F105445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17361B0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534744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88C4372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58C41DE3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0D10266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A0645B3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6F847C47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705D62BD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709253A4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70C166A5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73915627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6"/>
  </w:num>
  <w:num w:numId="3">
    <w:abstractNumId w:val="18"/>
  </w:num>
  <w:num w:numId="4">
    <w:abstractNumId w:val="29"/>
  </w:num>
  <w:num w:numId="5">
    <w:abstractNumId w:val="26"/>
  </w:num>
  <w:num w:numId="6">
    <w:abstractNumId w:val="30"/>
  </w:num>
  <w:num w:numId="7">
    <w:abstractNumId w:val="13"/>
  </w:num>
  <w:num w:numId="8">
    <w:abstractNumId w:val="28"/>
  </w:num>
  <w:num w:numId="9">
    <w:abstractNumId w:val="5"/>
  </w:num>
  <w:num w:numId="10">
    <w:abstractNumId w:val="23"/>
  </w:num>
  <w:num w:numId="11">
    <w:abstractNumId w:val="19"/>
  </w:num>
  <w:num w:numId="12">
    <w:abstractNumId w:val="15"/>
  </w:num>
  <w:num w:numId="13">
    <w:abstractNumId w:val="32"/>
  </w:num>
  <w:num w:numId="14">
    <w:abstractNumId w:val="3"/>
  </w:num>
  <w:num w:numId="15">
    <w:abstractNumId w:val="8"/>
  </w:num>
  <w:num w:numId="16">
    <w:abstractNumId w:val="4"/>
  </w:num>
  <w:num w:numId="17">
    <w:abstractNumId w:val="21"/>
  </w:num>
  <w:num w:numId="18">
    <w:abstractNumId w:val="24"/>
  </w:num>
  <w:num w:numId="19">
    <w:abstractNumId w:val="7"/>
  </w:num>
  <w:num w:numId="20">
    <w:abstractNumId w:val="27"/>
  </w:num>
  <w:num w:numId="21">
    <w:abstractNumId w:val="20"/>
  </w:num>
  <w:num w:numId="22">
    <w:abstractNumId w:val="10"/>
  </w:num>
  <w:num w:numId="23">
    <w:abstractNumId w:val="22"/>
  </w:num>
  <w:num w:numId="24">
    <w:abstractNumId w:val="6"/>
  </w:num>
  <w:num w:numId="25">
    <w:abstractNumId w:val="35"/>
  </w:num>
  <w:num w:numId="26">
    <w:abstractNumId w:val="9"/>
  </w:num>
  <w:num w:numId="27">
    <w:abstractNumId w:val="0"/>
  </w:num>
  <w:num w:numId="28">
    <w:abstractNumId w:val="2"/>
  </w:num>
  <w:num w:numId="29">
    <w:abstractNumId w:val="34"/>
  </w:num>
  <w:num w:numId="30">
    <w:abstractNumId w:val="1"/>
  </w:num>
  <w:num w:numId="31">
    <w:abstractNumId w:val="14"/>
  </w:num>
  <w:num w:numId="32">
    <w:abstractNumId w:val="36"/>
  </w:num>
  <w:num w:numId="33">
    <w:abstractNumId w:val="33"/>
  </w:num>
  <w:num w:numId="34">
    <w:abstractNumId w:val="17"/>
  </w:num>
  <w:num w:numId="35">
    <w:abstractNumId w:val="12"/>
  </w:num>
  <w:num w:numId="36">
    <w:abstractNumId w:val="31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235B"/>
    <w:rsid w:val="00011E1B"/>
    <w:rsid w:val="000A2F89"/>
    <w:rsid w:val="000A3726"/>
    <w:rsid w:val="000C471B"/>
    <w:rsid w:val="000D4161"/>
    <w:rsid w:val="000E6D86"/>
    <w:rsid w:val="00154711"/>
    <w:rsid w:val="00236906"/>
    <w:rsid w:val="00244270"/>
    <w:rsid w:val="0025476C"/>
    <w:rsid w:val="002C5DA8"/>
    <w:rsid w:val="003378A3"/>
    <w:rsid w:val="00344265"/>
    <w:rsid w:val="003821F4"/>
    <w:rsid w:val="003D2C06"/>
    <w:rsid w:val="003E12A7"/>
    <w:rsid w:val="003F28BC"/>
    <w:rsid w:val="004965F2"/>
    <w:rsid w:val="004B5571"/>
    <w:rsid w:val="004E6975"/>
    <w:rsid w:val="00512FC4"/>
    <w:rsid w:val="00540A64"/>
    <w:rsid w:val="005936C1"/>
    <w:rsid w:val="006423AE"/>
    <w:rsid w:val="007F48DA"/>
    <w:rsid w:val="007F4A8B"/>
    <w:rsid w:val="008610C7"/>
    <w:rsid w:val="0086502D"/>
    <w:rsid w:val="00876629"/>
    <w:rsid w:val="00893020"/>
    <w:rsid w:val="0089388A"/>
    <w:rsid w:val="008944ED"/>
    <w:rsid w:val="008A4741"/>
    <w:rsid w:val="00943EE0"/>
    <w:rsid w:val="009516E8"/>
    <w:rsid w:val="00971349"/>
    <w:rsid w:val="009804D7"/>
    <w:rsid w:val="009A5CB2"/>
    <w:rsid w:val="009B235B"/>
    <w:rsid w:val="009D0DF9"/>
    <w:rsid w:val="009E3862"/>
    <w:rsid w:val="009F74FF"/>
    <w:rsid w:val="00A66DE6"/>
    <w:rsid w:val="00B912AF"/>
    <w:rsid w:val="00BA03FD"/>
    <w:rsid w:val="00BB55EF"/>
    <w:rsid w:val="00C53FFE"/>
    <w:rsid w:val="00CD0EA2"/>
    <w:rsid w:val="00E10ADE"/>
    <w:rsid w:val="00E2220E"/>
    <w:rsid w:val="00E3178D"/>
    <w:rsid w:val="00E65CD7"/>
    <w:rsid w:val="00E9175A"/>
    <w:rsid w:val="00F749D0"/>
    <w:rsid w:val="00FD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FD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03FD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03FD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03FD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03F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03F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A03F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A03FD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A03FD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BA03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A03FD"/>
    <w:rPr>
      <w:rFonts w:cs="Times New Roman"/>
    </w:rPr>
  </w:style>
  <w:style w:type="paragraph" w:styleId="NormalIndent">
    <w:name w:val="Normal Indent"/>
    <w:basedOn w:val="Normal"/>
    <w:uiPriority w:val="99"/>
    <w:rsid w:val="00BA03FD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BA03FD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A03FD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BA03FD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BA03FD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BA03FD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9B235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B235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BA03FD"/>
    <w:pPr>
      <w:spacing w:line="240" w:lineRule="auto"/>
    </w:pPr>
    <w:rPr>
      <w:b/>
      <w:bCs/>
      <w:color w:val="4F81BD"/>
      <w:sz w:val="18"/>
      <w:szCs w:val="18"/>
    </w:rPr>
  </w:style>
  <w:style w:type="paragraph" w:styleId="Footer">
    <w:name w:val="footer"/>
    <w:basedOn w:val="Normal"/>
    <w:link w:val="FooterChar"/>
    <w:uiPriority w:val="99"/>
    <w:rsid w:val="001547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48DA"/>
    <w:rPr>
      <w:rFonts w:cs="Times New Roman"/>
      <w:lang w:val="en-US" w:eastAsia="en-US"/>
    </w:rPr>
  </w:style>
  <w:style w:type="character" w:styleId="PageNumber">
    <w:name w:val="page number"/>
    <w:basedOn w:val="DefaultParagraphFont"/>
    <w:uiPriority w:val="99"/>
    <w:rsid w:val="001547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13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10a" TargetMode="External"/><Relationship Id="rId117" Type="http://schemas.openxmlformats.org/officeDocument/2006/relationships/hyperlink" Target="https://m.edsoo.ru/f29f4666" TargetMode="External"/><Relationship Id="rId21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8bc4c1d6" TargetMode="External"/><Relationship Id="rId47" Type="http://schemas.openxmlformats.org/officeDocument/2006/relationships/hyperlink" Target="https://m.edsoo.ru/8bc4c80c" TargetMode="External"/><Relationship Id="rId63" Type="http://schemas.openxmlformats.org/officeDocument/2006/relationships/hyperlink" Target="https://m.edsoo.ru/8bc4f066" TargetMode="External"/><Relationship Id="rId68" Type="http://schemas.openxmlformats.org/officeDocument/2006/relationships/hyperlink" Target="https://m.edsoo.ru/8bc4fe30" TargetMode="External"/><Relationship Id="rId84" Type="http://schemas.openxmlformats.org/officeDocument/2006/relationships/hyperlink" Target="https://m.edsoo.ru/8bc525e0" TargetMode="External"/><Relationship Id="rId89" Type="http://schemas.openxmlformats.org/officeDocument/2006/relationships/hyperlink" Target="https://m.edsoo.ru/8bc51f46" TargetMode="External"/><Relationship Id="rId112" Type="http://schemas.openxmlformats.org/officeDocument/2006/relationships/hyperlink" Target="https://m.edsoo.ru/f29f4422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f29f363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f29f5142" TargetMode="External"/><Relationship Id="rId32" Type="http://schemas.openxmlformats.org/officeDocument/2006/relationships/hyperlink" Target="https://m.edsoo.ru/8bc4a610" TargetMode="External"/><Relationship Id="rId37" Type="http://schemas.openxmlformats.org/officeDocument/2006/relationships/hyperlink" Target="https://m.edsoo.ru/8bc4dc98" TargetMode="External"/><Relationship Id="rId40" Type="http://schemas.openxmlformats.org/officeDocument/2006/relationships/hyperlink" Target="https://m.edsoo.ru/8bc4d676" TargetMode="External"/><Relationship Id="rId45" Type="http://schemas.openxmlformats.org/officeDocument/2006/relationships/hyperlink" Target="https://m.edsoo.ru/8bc4ca64" TargetMode="External"/><Relationship Id="rId53" Type="http://schemas.openxmlformats.org/officeDocument/2006/relationships/hyperlink" Target="https://m.edsoo.ru/8bc4d194" TargetMode="External"/><Relationship Id="rId58" Type="http://schemas.openxmlformats.org/officeDocument/2006/relationships/hyperlink" Target="https://m.edsoo.ru/8bc4e972" TargetMode="External"/><Relationship Id="rId66" Type="http://schemas.openxmlformats.org/officeDocument/2006/relationships/hyperlink" Target="https://m.edsoo.ru/8bc4ff70" TargetMode="External"/><Relationship Id="rId74" Type="http://schemas.openxmlformats.org/officeDocument/2006/relationships/hyperlink" Target="https://m.edsoo.ru/8bc47c76" TargetMode="External"/><Relationship Id="rId79" Type="http://schemas.openxmlformats.org/officeDocument/2006/relationships/hyperlink" Target="https://m.edsoo.ru/8bc53364" TargetMode="External"/><Relationship Id="rId87" Type="http://schemas.openxmlformats.org/officeDocument/2006/relationships/hyperlink" Target="https://m.edsoo.ru/8bc513ac" TargetMode="External"/><Relationship Id="rId102" Type="http://schemas.openxmlformats.org/officeDocument/2006/relationships/hyperlink" Target="https://m.edsoo.ru/8bc53a12" TargetMode="External"/><Relationship Id="rId110" Type="http://schemas.openxmlformats.org/officeDocument/2006/relationships/hyperlink" Target="https://m.edsoo.ru/8bc52fd6" TargetMode="External"/><Relationship Id="rId115" Type="http://schemas.openxmlformats.org/officeDocument/2006/relationships/hyperlink" Target="https://m.edsoo.ru/f29f488c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8bc4eb98" TargetMode="External"/><Relationship Id="rId82" Type="http://schemas.openxmlformats.org/officeDocument/2006/relationships/hyperlink" Target="https://m.edsoo.ru/8bc51096" TargetMode="External"/><Relationship Id="rId90" Type="http://schemas.openxmlformats.org/officeDocument/2006/relationships/hyperlink" Target="https://m.edsoo.ru/8bc5218a" TargetMode="External"/><Relationship Id="rId95" Type="http://schemas.openxmlformats.org/officeDocument/2006/relationships/hyperlink" Target="https://m.edsoo.ru/8bc50e34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1a40" TargetMode="External"/><Relationship Id="rId27" Type="http://schemas.openxmlformats.org/officeDocument/2006/relationships/hyperlink" Target="https://m.edsoo.ru/8bc4af70" TargetMode="External"/><Relationship Id="rId30" Type="http://schemas.openxmlformats.org/officeDocument/2006/relationships/hyperlink" Target="https://m.edsoo.ru/8bc4b10a" TargetMode="External"/><Relationship Id="rId35" Type="http://schemas.openxmlformats.org/officeDocument/2006/relationships/hyperlink" Target="https://m.edsoo.ru/8bc4a7dc" TargetMode="External"/><Relationship Id="rId43" Type="http://schemas.openxmlformats.org/officeDocument/2006/relationships/hyperlink" Target="https://m.edsoo.ru/8bc4c2e4" TargetMode="External"/><Relationship Id="rId48" Type="http://schemas.openxmlformats.org/officeDocument/2006/relationships/hyperlink" Target="https://m.edsoo.ru/8bc4cc80" TargetMode="External"/><Relationship Id="rId56" Type="http://schemas.openxmlformats.org/officeDocument/2006/relationships/hyperlink" Target="https://m.edsoo.ru/8bc4ea8a" TargetMode="External"/><Relationship Id="rId64" Type="http://schemas.openxmlformats.org/officeDocument/2006/relationships/hyperlink" Target="https://m.edsoo.ru/8bc514ba" TargetMode="External"/><Relationship Id="rId69" Type="http://schemas.openxmlformats.org/officeDocument/2006/relationships/hyperlink" Target="https://m.edsoo.ru/8bc4f548" TargetMode="External"/><Relationship Id="rId77" Type="http://schemas.openxmlformats.org/officeDocument/2006/relationships/hyperlink" Target="https://m.edsoo.ru/8bc52ebe" TargetMode="External"/><Relationship Id="rId100" Type="http://schemas.openxmlformats.org/officeDocument/2006/relationships/hyperlink" Target="https://m.edsoo.ru/8bc53710" TargetMode="External"/><Relationship Id="rId105" Type="http://schemas.openxmlformats.org/officeDocument/2006/relationships/hyperlink" Target="https://m.edsoo.ru/f29f3db0" TargetMode="External"/><Relationship Id="rId113" Type="http://schemas.openxmlformats.org/officeDocument/2006/relationships/hyperlink" Target="https://m.edsoo.ru/f29f41de" TargetMode="External"/><Relationship Id="rId118" Type="http://schemas.openxmlformats.org/officeDocument/2006/relationships/hyperlink" Target="https://m.edsoo.ru/f29f4774" TargetMode="External"/><Relationship Id="rId8" Type="http://schemas.openxmlformats.org/officeDocument/2006/relationships/footer" Target="footer2.xml"/><Relationship Id="rId51" Type="http://schemas.openxmlformats.org/officeDocument/2006/relationships/hyperlink" Target="https://m.edsoo.ru/8bc4cd98" TargetMode="External"/><Relationship Id="rId72" Type="http://schemas.openxmlformats.org/officeDocument/2006/relationships/hyperlink" Target="https://m.edsoo.ru/8bc478de" TargetMode="External"/><Relationship Id="rId80" Type="http://schemas.openxmlformats.org/officeDocument/2006/relationships/hyperlink" Target="https://m.edsoo.ru/8bc5347c" TargetMode="External"/><Relationship Id="rId85" Type="http://schemas.openxmlformats.org/officeDocument/2006/relationships/hyperlink" Target="https://m.edsoo.ru/8bc523ba" TargetMode="External"/><Relationship Id="rId93" Type="http://schemas.openxmlformats.org/officeDocument/2006/relationships/hyperlink" Target="https://m.edsoo.ru/8bc50bbe" TargetMode="External"/><Relationship Id="rId98" Type="http://schemas.openxmlformats.org/officeDocument/2006/relationships/hyperlink" Target="https://m.edsoo.ru/f29f3ca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aa16" TargetMode="External"/><Relationship Id="rId33" Type="http://schemas.openxmlformats.org/officeDocument/2006/relationships/hyperlink" Target="https://m.edsoo.ru/8bc48892" TargetMode="External"/><Relationship Id="rId38" Type="http://schemas.openxmlformats.org/officeDocument/2006/relationships/hyperlink" Target="https://m.edsoo.ru/8bc4e0f8" TargetMode="External"/><Relationship Id="rId46" Type="http://schemas.openxmlformats.org/officeDocument/2006/relationships/hyperlink" Target="https://m.edsoo.ru/8bc4c6f4" TargetMode="External"/><Relationship Id="rId59" Type="http://schemas.openxmlformats.org/officeDocument/2006/relationships/hyperlink" Target="https://m.edsoo.ru/8bc4e972" TargetMode="External"/><Relationship Id="rId67" Type="http://schemas.openxmlformats.org/officeDocument/2006/relationships/hyperlink" Target="https://m.edsoo.ru/8bc4fc6e" TargetMode="External"/><Relationship Id="rId103" Type="http://schemas.openxmlformats.org/officeDocument/2006/relationships/hyperlink" Target="https://m.edsoo.ru/8bc53bca" TargetMode="External"/><Relationship Id="rId108" Type="http://schemas.openxmlformats.org/officeDocument/2006/relationships/hyperlink" Target="https://m.edsoo.ru/8bc52a40" TargetMode="External"/><Relationship Id="rId116" Type="http://schemas.openxmlformats.org/officeDocument/2006/relationships/hyperlink" Target="https://m.edsoo.ru/f29f4544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d784" TargetMode="External"/><Relationship Id="rId54" Type="http://schemas.openxmlformats.org/officeDocument/2006/relationships/hyperlink" Target="https://m.edsoo.ru/8bc50358" TargetMode="External"/><Relationship Id="rId62" Type="http://schemas.openxmlformats.org/officeDocument/2006/relationships/hyperlink" Target="https://m.edsoo.ru/8bc4ed00" TargetMode="External"/><Relationship Id="rId70" Type="http://schemas.openxmlformats.org/officeDocument/2006/relationships/hyperlink" Target="https://m.edsoo.ru/8bc5072c" TargetMode="External"/><Relationship Id="rId75" Type="http://schemas.openxmlformats.org/officeDocument/2006/relationships/hyperlink" Target="https://m.edsoo.ru/8bc47d84" TargetMode="External"/><Relationship Id="rId83" Type="http://schemas.openxmlformats.org/officeDocument/2006/relationships/hyperlink" Target="https://m.edsoo.ru/8bc524d2" TargetMode="External"/><Relationship Id="rId88" Type="http://schemas.openxmlformats.org/officeDocument/2006/relationships/hyperlink" Target="https://m.edsoo.ru/8bc51e24" TargetMode="External"/><Relationship Id="rId91" Type="http://schemas.openxmlformats.org/officeDocument/2006/relationships/hyperlink" Target="https://m.edsoo.ru/8bc522a2" TargetMode="External"/><Relationship Id="rId96" Type="http://schemas.openxmlformats.org/officeDocument/2006/relationships/hyperlink" Target="https://m.edsoo.ru/8bc51294" TargetMode="External"/><Relationship Id="rId111" Type="http://schemas.openxmlformats.org/officeDocument/2006/relationships/hyperlink" Target="https://m.edsoo.ru/f29f430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f29f4fda" TargetMode="External"/><Relationship Id="rId28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bd94" TargetMode="External"/><Relationship Id="rId49" Type="http://schemas.openxmlformats.org/officeDocument/2006/relationships/hyperlink" Target="https://m.edsoo.ru/8bc4c938" TargetMode="External"/><Relationship Id="rId57" Type="http://schemas.openxmlformats.org/officeDocument/2006/relationships/hyperlink" Target="https://m.edsoo.ru/8bc4e576" TargetMode="External"/><Relationship Id="rId106" Type="http://schemas.openxmlformats.org/officeDocument/2006/relationships/hyperlink" Target="https://m.edsoo.ru/8bc544a8" TargetMode="External"/><Relationship Id="rId114" Type="http://schemas.openxmlformats.org/officeDocument/2006/relationships/hyperlink" Target="https://m.edsoo.ru/f29f4d8c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75c" TargetMode="External"/><Relationship Id="rId44" Type="http://schemas.openxmlformats.org/officeDocument/2006/relationships/hyperlink" Target="https://m.edsoo.ru/8bc4c5c8" TargetMode="External"/><Relationship Id="rId52" Type="http://schemas.openxmlformats.org/officeDocument/2006/relationships/hyperlink" Target="https://m.edsoo.ru/8bc4d298" TargetMode="External"/><Relationship Id="rId60" Type="http://schemas.openxmlformats.org/officeDocument/2006/relationships/hyperlink" Target="https://m.edsoo.ru/8bc4e45e" TargetMode="External"/><Relationship Id="rId65" Type="http://schemas.openxmlformats.org/officeDocument/2006/relationships/hyperlink" Target="https://m.edsoo.ru/8bc4f958" TargetMode="External"/><Relationship Id="rId73" Type="http://schemas.openxmlformats.org/officeDocument/2006/relationships/hyperlink" Target="https://m.edsoo.ru/8bc47a6e" TargetMode="External"/><Relationship Id="rId78" Type="http://schemas.openxmlformats.org/officeDocument/2006/relationships/hyperlink" Target="https://m.edsoo.ru/8bc53242" TargetMode="External"/><Relationship Id="rId81" Type="http://schemas.openxmlformats.org/officeDocument/2006/relationships/hyperlink" Target="https://m.edsoo.ru/8bc501f0" TargetMode="External"/><Relationship Id="rId86" Type="http://schemas.openxmlformats.org/officeDocument/2006/relationships/hyperlink" Target="https://m.edsoo.ru/8bc5169a" TargetMode="External"/><Relationship Id="rId94" Type="http://schemas.openxmlformats.org/officeDocument/2006/relationships/hyperlink" Target="https://m.edsoo.ru/8bc504ac" TargetMode="External"/><Relationship Id="rId99" Type="http://schemas.openxmlformats.org/officeDocument/2006/relationships/hyperlink" Target="https://m.edsoo.ru/f29f3a5e" TargetMode="External"/><Relationship Id="rId101" Type="http://schemas.openxmlformats.org/officeDocument/2006/relationships/hyperlink" Target="https://m.edsoo.ru/8bc5385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d8a6" TargetMode="External"/><Relationship Id="rId109" Type="http://schemas.openxmlformats.org/officeDocument/2006/relationships/hyperlink" Target="https://m.edsoo.ru/8bc52da6" TargetMode="External"/><Relationship Id="rId34" Type="http://schemas.openxmlformats.org/officeDocument/2006/relationships/hyperlink" Target="https://m.edsoo.ru/8bc4a4f8" TargetMode="External"/><Relationship Id="rId50" Type="http://schemas.openxmlformats.org/officeDocument/2006/relationships/hyperlink" Target="https://m.edsoo.ru/8bc4fc6e" TargetMode="External"/><Relationship Id="rId55" Type="http://schemas.openxmlformats.org/officeDocument/2006/relationships/hyperlink" Target="https://m.edsoo.ru/8bc4e35a" TargetMode="External"/><Relationship Id="rId76" Type="http://schemas.openxmlformats.org/officeDocument/2006/relationships/hyperlink" Target="https://m.edsoo.ru/8bc47b72" TargetMode="External"/><Relationship Id="rId97" Type="http://schemas.openxmlformats.org/officeDocument/2006/relationships/hyperlink" Target="https://m.edsoo.ru/8bc50aa6" TargetMode="External"/><Relationship Id="rId104" Type="http://schemas.openxmlformats.org/officeDocument/2006/relationships/hyperlink" Target="https://m.edsoo.ru/8bc541a6" TargetMode="External"/><Relationship Id="rId120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hyperlink" Target="https://m.edsoo.ru/8bc50876" TargetMode="External"/><Relationship Id="rId92" Type="http://schemas.openxmlformats.org/officeDocument/2006/relationships/hyperlink" Target="https://m.edsoo.ru/8bc518d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8ab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34</Pages>
  <Words>7796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11</cp:revision>
  <cp:lastPrinted>2023-09-18T02:27:00Z</cp:lastPrinted>
  <dcterms:created xsi:type="dcterms:W3CDTF">2023-09-14T00:54:00Z</dcterms:created>
  <dcterms:modified xsi:type="dcterms:W3CDTF">2023-09-23T04:28:00Z</dcterms:modified>
</cp:coreProperties>
</file>